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C42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RAGON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9C424B" w:rsidRDefault="009C42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424B" w:rsidRDefault="009C42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424B" w:rsidRDefault="009C42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Malyns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held an eighth and a fee and a sixteenth of a fee in</w:t>
      </w:r>
    </w:p>
    <w:p w:rsidR="009C424B" w:rsidRDefault="009C42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Ravensden</w:t>
      </w:r>
      <w:proofErr w:type="spellEnd"/>
      <w:r>
        <w:rPr>
          <w:rFonts w:ascii="Times New Roman" w:hAnsi="Times New Roman" w:cs="Times New Roman"/>
          <w:sz w:val="24"/>
          <w:szCs w:val="24"/>
        </w:rPr>
        <w:t>, Bedfordshire.</w:t>
      </w:r>
    </w:p>
    <w:p w:rsidR="009C424B" w:rsidRDefault="009C42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24-111)</w:t>
      </w:r>
    </w:p>
    <w:p w:rsidR="009C424B" w:rsidRDefault="009C42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424B" w:rsidRDefault="009C42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424B" w:rsidRDefault="009C42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  <w:bookmarkStart w:id="0" w:name="_GoBack"/>
      <w:bookmarkEnd w:id="0"/>
    </w:p>
    <w:sectPr w:rsidR="009C42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24B" w:rsidRDefault="009C424B" w:rsidP="00E71FC3">
      <w:pPr>
        <w:spacing w:after="0" w:line="240" w:lineRule="auto"/>
      </w:pPr>
      <w:r>
        <w:separator/>
      </w:r>
    </w:p>
  </w:endnote>
  <w:endnote w:type="continuationSeparator" w:id="0">
    <w:p w:rsidR="009C424B" w:rsidRDefault="009C42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24B" w:rsidRDefault="009C424B" w:rsidP="00E71FC3">
      <w:pPr>
        <w:spacing w:after="0" w:line="240" w:lineRule="auto"/>
      </w:pPr>
      <w:r>
        <w:separator/>
      </w:r>
    </w:p>
  </w:footnote>
  <w:footnote w:type="continuationSeparator" w:id="0">
    <w:p w:rsidR="009C424B" w:rsidRDefault="009C42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24B"/>
    <w:rsid w:val="00165295"/>
    <w:rsid w:val="009C424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701A7"/>
  <w15:chartTrackingRefBased/>
  <w15:docId w15:val="{6D504C8D-BEBA-4FDE-89D0-99F4D0BD1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2016-06-04T21:06:00Z</dcterms:created>
  <dcterms:modified xsi:type="dcterms:W3CDTF">2016-06-04T21:17:00Z</dcterms:modified>
</cp:coreProperties>
</file>